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13697" w:rsidP="00D13697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К</w:t>
      </w:r>
      <w:r>
        <w:rPr>
          <w:rFonts w:eastAsia="Times New Roman"/>
        </w:rPr>
        <w:t>россворд</w:t>
      </w:r>
    </w:p>
    <w:p w:rsidR="00D13697" w:rsidRPr="00D13697" w:rsidRDefault="00D13697" w:rsidP="00D13697">
      <w:pPr>
        <w:pStyle w:val="a3"/>
        <w:rPr>
          <w:sz w:val="28"/>
          <w:szCs w:val="28"/>
        </w:rPr>
      </w:pPr>
      <w:r w:rsidRPr="00D13697">
        <w:rPr>
          <w:sz w:val="28"/>
          <w:szCs w:val="28"/>
        </w:rPr>
        <w:t xml:space="preserve">Правила: каждой команде за 5 минут предлагается разгадать слова по вертикали и горизонтали </w:t>
      </w:r>
      <w:proofErr w:type="gramStart"/>
      <w:r>
        <w:rPr>
          <w:sz w:val="28"/>
          <w:szCs w:val="28"/>
        </w:rPr>
        <w:t xml:space="preserve">данного </w:t>
      </w:r>
      <w:r w:rsidRPr="00D13697">
        <w:rPr>
          <w:sz w:val="28"/>
          <w:szCs w:val="28"/>
        </w:rPr>
        <w:t xml:space="preserve"> кроссворда</w:t>
      </w:r>
      <w:proofErr w:type="gramEnd"/>
      <w:r w:rsidRPr="00D13697">
        <w:rPr>
          <w:sz w:val="28"/>
          <w:szCs w:val="28"/>
        </w:rPr>
        <w:t xml:space="preserve">. </w:t>
      </w:r>
    </w:p>
    <w:p w:rsidR="00000000" w:rsidRDefault="00D13697">
      <w:pPr>
        <w:pStyle w:val="a3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shd w:val="clear" w:color="auto" w:fill="EEEEEE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13697" w:rsidTr="00DC05F6">
        <w:trPr>
          <w:trHeight w:val="330"/>
        </w:trPr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13697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D13697" w:rsidRDefault="00D13697">
      <w:pPr>
        <w:pStyle w:val="a3"/>
      </w:pPr>
    </w:p>
    <w:p w:rsidR="00D13697" w:rsidRDefault="00D13697">
      <w:pPr>
        <w:pStyle w:val="a3"/>
      </w:pPr>
    </w:p>
    <w:p w:rsidR="00D13697" w:rsidRDefault="00D13697">
      <w:pPr>
        <w:pStyle w:val="a3"/>
      </w:pPr>
    </w:p>
    <w:p w:rsidR="00D13697" w:rsidRDefault="00D13697">
      <w:pPr>
        <w:pStyle w:val="a3"/>
      </w:pPr>
      <w:r>
        <w:t> Вопросы кроссворда: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Карманный крематорий, сжигающий постепенно организм 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Действие, в выполнении которого курильщик испытывает постоянную потребность 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Сложный процесс, протекающий в твердых тканях зуба и развивающийся в результате такого неблагоприятного фактора как курение 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Самый опасный наркотический яд, растительного происхождения, находящийся в табаке 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Спазм дыхательных органов у курильщика </w:t>
      </w:r>
    </w:p>
    <w:p w:rsidR="00D13697" w:rsidRDefault="00D13697" w:rsidP="00D13697">
      <w:pPr>
        <w:pStyle w:val="a3"/>
        <w:numPr>
          <w:ilvl w:val="0"/>
          <w:numId w:val="1"/>
        </w:numPr>
      </w:pPr>
      <w:r>
        <w:t xml:space="preserve">«Труп» </w:t>
      </w:r>
      <w:proofErr w:type="gramStart"/>
      <w:r>
        <w:t xml:space="preserve">сигареты </w:t>
      </w:r>
      <w:r>
        <w:t>.</w:t>
      </w:r>
      <w:proofErr w:type="gramEnd"/>
    </w:p>
    <w:p w:rsidR="00D13697" w:rsidRDefault="00D13697" w:rsidP="00D13697">
      <w:pPr>
        <w:pStyle w:val="a3"/>
      </w:pPr>
    </w:p>
    <w:p w:rsidR="00D13697" w:rsidRDefault="00D13697" w:rsidP="00D13697">
      <w:pPr>
        <w:pStyle w:val="a3"/>
      </w:pPr>
    </w:p>
    <w:p w:rsidR="00D13697" w:rsidRDefault="00D13697" w:rsidP="00D13697">
      <w:pPr>
        <w:pStyle w:val="a3"/>
      </w:pPr>
    </w:p>
    <w:p w:rsidR="00D13697" w:rsidRDefault="00D13697" w:rsidP="00D13697">
      <w:pPr>
        <w:pStyle w:val="a3"/>
      </w:pPr>
    </w:p>
    <w:p w:rsidR="00D13697" w:rsidRDefault="00D13697" w:rsidP="00D13697">
      <w:pPr>
        <w:pStyle w:val="a3"/>
      </w:pPr>
    </w:p>
    <w:p w:rsidR="00D13697" w:rsidRDefault="00D13697" w:rsidP="00D13697">
      <w:pPr>
        <w:pStyle w:val="1"/>
        <w:jc w:val="center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lastRenderedPageBreak/>
        <w:t>Кроссворд</w:t>
      </w:r>
    </w:p>
    <w:p w:rsidR="00D13697" w:rsidRPr="00D13697" w:rsidRDefault="00D13697" w:rsidP="00D13697">
      <w:pPr>
        <w:pStyle w:val="a3"/>
        <w:rPr>
          <w:sz w:val="28"/>
          <w:szCs w:val="28"/>
        </w:rPr>
      </w:pPr>
      <w:r w:rsidRPr="00D13697">
        <w:rPr>
          <w:sz w:val="28"/>
          <w:szCs w:val="28"/>
        </w:rPr>
        <w:t xml:space="preserve">Правила: каждой команде за 5 минут предлагается разгадать слова по вертикали и горизонтали </w:t>
      </w:r>
      <w:proofErr w:type="gramStart"/>
      <w:r>
        <w:rPr>
          <w:sz w:val="28"/>
          <w:szCs w:val="28"/>
        </w:rPr>
        <w:t xml:space="preserve">данного </w:t>
      </w:r>
      <w:r w:rsidRPr="00D13697">
        <w:rPr>
          <w:sz w:val="28"/>
          <w:szCs w:val="28"/>
        </w:rPr>
        <w:t xml:space="preserve"> кроссворда</w:t>
      </w:r>
      <w:proofErr w:type="gramEnd"/>
      <w:r w:rsidRPr="00D13697">
        <w:rPr>
          <w:sz w:val="28"/>
          <w:szCs w:val="28"/>
        </w:rPr>
        <w:t xml:space="preserve">. </w:t>
      </w:r>
    </w:p>
    <w:p w:rsidR="00D13697" w:rsidRDefault="00D13697" w:rsidP="00D13697">
      <w:pPr>
        <w:pStyle w:val="1"/>
        <w:jc w:val="center"/>
        <w:rPr>
          <w:rFonts w:eastAsia="Times New Roman"/>
        </w:rPr>
      </w:pPr>
    </w:p>
    <w:p w:rsidR="00D13697" w:rsidRDefault="00D13697">
      <w:pPr>
        <w:pStyle w:val="a3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ч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ш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ь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13697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D13697" w:rsidRDefault="00D13697">
      <w:pPr>
        <w:rPr>
          <w:rFonts w:eastAsia="Times New Roman"/>
        </w:rPr>
      </w:pPr>
    </w:p>
    <w:p w:rsidR="00D13697" w:rsidRDefault="00D13697">
      <w:pPr>
        <w:rPr>
          <w:rFonts w:eastAsia="Times New Roman"/>
        </w:rPr>
      </w:pPr>
    </w:p>
    <w:p w:rsidR="00D13697" w:rsidRDefault="00D13697">
      <w:pPr>
        <w:rPr>
          <w:rFonts w:eastAsia="Times New Roman"/>
        </w:rPr>
      </w:pPr>
      <w:r>
        <w:rPr>
          <w:rFonts w:eastAsia="Times New Roman"/>
        </w:rPr>
        <w:t>Вопросы и ответы на кроссворд:</w:t>
      </w:r>
    </w:p>
    <w:p w:rsidR="00D13697" w:rsidRDefault="00D13697">
      <w:pPr>
        <w:rPr>
          <w:rFonts w:eastAsia="Times New Roman"/>
        </w:rPr>
      </w:pPr>
    </w:p>
    <w:p w:rsidR="00000000" w:rsidRP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Карманный крематорий, сжигающий постепенно организм курильщика (ответ: сигарета).</w:t>
      </w:r>
    </w:p>
    <w:p w:rsidR="00D13697" w:rsidRP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Действие, в выполнении которого курильщик испытывает постоянную потребность (привычка).</w:t>
      </w:r>
    </w:p>
    <w:p w:rsid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Сложный процесс, протекающий в твердых тканях зуба и развивающийся в результате такого неблагоприятного фактора как курение (кариес).</w:t>
      </w:r>
    </w:p>
    <w:p w:rsid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Самый опасный наркотический яд, растительного происхождения, находящийся в табаке (никотин).</w:t>
      </w:r>
    </w:p>
    <w:p w:rsidR="00D13697" w:rsidRP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Спазм дыхательных органов у курильщика (кашель).</w:t>
      </w:r>
    </w:p>
    <w:p w:rsidR="00D13697" w:rsidRPr="00D13697" w:rsidRDefault="00D13697" w:rsidP="00D13697">
      <w:pPr>
        <w:pStyle w:val="a6"/>
        <w:numPr>
          <w:ilvl w:val="0"/>
          <w:numId w:val="2"/>
        </w:numPr>
        <w:rPr>
          <w:rFonts w:eastAsia="Times New Roman"/>
        </w:rPr>
      </w:pPr>
      <w:r w:rsidRPr="00D13697">
        <w:rPr>
          <w:rFonts w:eastAsia="Times New Roman"/>
        </w:rPr>
        <w:t>«Труп» сигареты (ответ: окурок).</w:t>
      </w:r>
    </w:p>
    <w:p w:rsidR="00D13697" w:rsidRPr="00D13697" w:rsidRDefault="00D13697" w:rsidP="00D13697">
      <w:pPr>
        <w:ind w:left="360"/>
        <w:rPr>
          <w:rFonts w:eastAsia="Times New Roman"/>
        </w:rPr>
      </w:pPr>
    </w:p>
    <w:sectPr w:rsidR="00D13697" w:rsidRPr="00D1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A44AD"/>
    <w:multiLevelType w:val="hybridMultilevel"/>
    <w:tmpl w:val="8A0EA7F8"/>
    <w:lvl w:ilvl="0" w:tplc="294A6AF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129D9"/>
    <w:multiLevelType w:val="hybridMultilevel"/>
    <w:tmpl w:val="381CE48E"/>
    <w:lvl w:ilvl="0" w:tplc="294A6AF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08"/>
  <w:noPunctuationKerning/>
  <w:characterSpacingControl w:val="doNotCompress"/>
  <w:savePreviewPicture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71567"/>
    <w:rsid w:val="00D13697"/>
    <w:rsid w:val="00E7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78DAE"/>
  <w15:chartTrackingRefBased/>
  <w15:docId w15:val="{E1112635-1C45-438E-813E-5E30A642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D13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biouroki.ru</vt:lpstr>
      <vt:lpstr>Кроссворд</vt:lpstr>
      <vt:lpstr>Кроссворд</vt:lpstr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biouroki.ru</dc:title>
  <dc:subject/>
  <dc:creator>biouroki.ru</dc:creator>
  <cp:keywords/>
  <dc:description/>
  <cp:lastModifiedBy>user</cp:lastModifiedBy>
  <cp:revision>2</cp:revision>
  <dcterms:created xsi:type="dcterms:W3CDTF">2022-11-14T03:28:00Z</dcterms:created>
  <dcterms:modified xsi:type="dcterms:W3CDTF">2022-11-14T03:28:00Z</dcterms:modified>
</cp:coreProperties>
</file>